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2B86E" w14:textId="16F570D2" w:rsidR="00E43657" w:rsidRDefault="0026506E" w:rsidP="00E43657">
      <w:pPr>
        <w:jc w:val="center"/>
        <w:rPr>
          <w:b/>
          <w:sz w:val="32"/>
          <w:szCs w:val="28"/>
        </w:rPr>
      </w:pPr>
      <w:r>
        <w:rPr>
          <w:b/>
          <w:sz w:val="32"/>
          <w:szCs w:val="28"/>
        </w:rPr>
        <w:t>3</w:t>
      </w:r>
      <w:r w:rsidR="00C155FC">
        <w:rPr>
          <w:b/>
          <w:sz w:val="32"/>
          <w:szCs w:val="28"/>
        </w:rPr>
        <w:t xml:space="preserve">.1 </w:t>
      </w:r>
      <w:r w:rsidR="002206C2">
        <w:rPr>
          <w:b/>
          <w:sz w:val="32"/>
          <w:szCs w:val="28"/>
        </w:rPr>
        <w:t xml:space="preserve">Assessing </w:t>
      </w:r>
      <w:r w:rsidR="00C155FC">
        <w:rPr>
          <w:b/>
          <w:sz w:val="32"/>
          <w:szCs w:val="28"/>
        </w:rPr>
        <w:t>Predictions</w:t>
      </w:r>
      <w:r w:rsidR="00FB4291">
        <w:rPr>
          <w:b/>
          <w:sz w:val="32"/>
          <w:szCs w:val="28"/>
        </w:rPr>
        <w:t xml:space="preserve"> and Planning</w:t>
      </w:r>
      <w:r w:rsidR="00C155FC">
        <w:rPr>
          <w:b/>
          <w:sz w:val="32"/>
          <w:szCs w:val="28"/>
        </w:rPr>
        <w:t xml:space="preserve"> Tool</w:t>
      </w:r>
      <w:r w:rsidR="00E43657" w:rsidRPr="00F50042">
        <w:rPr>
          <w:b/>
          <w:sz w:val="32"/>
          <w:szCs w:val="28"/>
        </w:rPr>
        <w:t xml:space="preserve">: </w:t>
      </w:r>
      <w:r w:rsidR="00FB4291">
        <w:rPr>
          <w:b/>
          <w:sz w:val="32"/>
          <w:szCs w:val="28"/>
        </w:rPr>
        <w:t xml:space="preserve">Investigating </w:t>
      </w:r>
      <w:r w:rsidR="003350BF">
        <w:rPr>
          <w:b/>
          <w:sz w:val="32"/>
          <w:szCs w:val="28"/>
        </w:rPr>
        <w:t>Bread Molding</w:t>
      </w:r>
    </w:p>
    <w:p w14:paraId="49DBC298" w14:textId="77777777" w:rsidR="002206C2" w:rsidRPr="00CB67A6" w:rsidRDefault="002206C2" w:rsidP="002206C2">
      <w:pPr>
        <w:pStyle w:val="standard"/>
        <w:ind w:firstLine="0"/>
        <w:rPr>
          <w:rFonts w:eastAsia="Calibri"/>
          <w:color w:val="0000FF"/>
        </w:rPr>
      </w:pPr>
      <w:r w:rsidRPr="00CB67A6">
        <w:rPr>
          <w:rFonts w:eastAsia="Calibri"/>
          <w:color w:val="0000FF"/>
        </w:rPr>
        <w:t xml:space="preserve">This </w:t>
      </w:r>
      <w:r>
        <w:rPr>
          <w:rFonts w:eastAsia="Calibri"/>
          <w:color w:val="0000FF"/>
        </w:rPr>
        <w:t>Predictions and Planning</w:t>
      </w:r>
      <w:r w:rsidRPr="00CB67A6">
        <w:rPr>
          <w:rFonts w:eastAsia="Calibri"/>
          <w:color w:val="0000FF"/>
        </w:rPr>
        <w:t xml:space="preserve"> Tool is designed to help students to express a wide range of ideas, even if they are incorrect. Ideally, students will come to recognize that they have many different ideas about what will happen to mass of soda water and BTB when soda water fizzes. </w:t>
      </w:r>
    </w:p>
    <w:p w14:paraId="0EC5113F" w14:textId="77777777" w:rsidR="002206C2" w:rsidRPr="00CB67A6" w:rsidRDefault="002206C2" w:rsidP="002206C2">
      <w:pPr>
        <w:rPr>
          <w:rFonts w:eastAsia="Calibri"/>
          <w:i/>
          <w:color w:val="0000FF"/>
        </w:rPr>
      </w:pPr>
      <w:r w:rsidRPr="00CB67A6">
        <w:rPr>
          <w:rFonts w:eastAsia="Calibri"/>
          <w:i/>
          <w:color w:val="0000FF"/>
        </w:rPr>
        <w:t xml:space="preserve">Carbon TIME Discourse Routine around the </w:t>
      </w:r>
      <w:r>
        <w:rPr>
          <w:rFonts w:eastAsia="Calibri"/>
          <w:i/>
          <w:color w:val="0000FF"/>
        </w:rPr>
        <w:t>Predictions and Planning</w:t>
      </w:r>
      <w:r w:rsidRPr="00CB67A6">
        <w:rPr>
          <w:rFonts w:eastAsia="Calibri"/>
          <w:i/>
          <w:color w:val="0000FF"/>
        </w:rPr>
        <w:t xml:space="preserve"> Tool:</w:t>
      </w:r>
    </w:p>
    <w:p w14:paraId="39335110" w14:textId="77777777" w:rsidR="002206C2" w:rsidRPr="00CB67A6" w:rsidRDefault="002206C2" w:rsidP="002206C2">
      <w:pPr>
        <w:pStyle w:val="ListParagraph"/>
        <w:numPr>
          <w:ilvl w:val="0"/>
          <w:numId w:val="33"/>
        </w:numPr>
        <w:rPr>
          <w:rFonts w:eastAsia="Calibri"/>
          <w:i/>
          <w:color w:val="0000FF"/>
        </w:rPr>
      </w:pPr>
      <w:r w:rsidRPr="00CB67A6">
        <w:rPr>
          <w:rFonts w:eastAsia="Calibri"/>
          <w:i/>
          <w:color w:val="0000FF"/>
        </w:rPr>
        <w:t>Introduction: Establish the purpose for completing the tool as eliciting a range of ideas.</w:t>
      </w:r>
    </w:p>
    <w:p w14:paraId="00B9AEFA" w14:textId="77777777" w:rsidR="002206C2" w:rsidRPr="00CB67A6" w:rsidRDefault="002206C2" w:rsidP="002206C2">
      <w:pPr>
        <w:pStyle w:val="ListParagraph"/>
        <w:numPr>
          <w:ilvl w:val="0"/>
          <w:numId w:val="33"/>
        </w:numPr>
        <w:rPr>
          <w:rFonts w:eastAsia="Calibri"/>
          <w:i/>
          <w:color w:val="0000FF"/>
        </w:rPr>
      </w:pPr>
      <w:r w:rsidRPr="00CB67A6">
        <w:rPr>
          <w:rFonts w:eastAsia="Calibri"/>
          <w:i/>
          <w:color w:val="0000FF"/>
        </w:rPr>
        <w:t xml:space="preserve">Private Writing: Students complete the </w:t>
      </w:r>
      <w:r>
        <w:rPr>
          <w:rFonts w:eastAsia="Calibri"/>
          <w:i/>
          <w:color w:val="0000FF"/>
        </w:rPr>
        <w:t>Predictions and Planning</w:t>
      </w:r>
      <w:r w:rsidRPr="00CB67A6">
        <w:rPr>
          <w:rFonts w:eastAsia="Calibri"/>
          <w:i/>
          <w:color w:val="0000FF"/>
        </w:rPr>
        <w:t xml:space="preserve"> Tool individually with a range of responses, some of which may be incorrect.</w:t>
      </w:r>
    </w:p>
    <w:p w14:paraId="6E7A7054" w14:textId="77777777" w:rsidR="002206C2" w:rsidRPr="00CB67A6" w:rsidRDefault="002206C2" w:rsidP="002206C2">
      <w:pPr>
        <w:pStyle w:val="ListParagraph"/>
        <w:numPr>
          <w:ilvl w:val="0"/>
          <w:numId w:val="33"/>
        </w:numPr>
        <w:rPr>
          <w:rFonts w:eastAsia="Calibri"/>
          <w:i/>
          <w:color w:val="0000FF"/>
        </w:rPr>
      </w:pPr>
      <w:r w:rsidRPr="00CB67A6">
        <w:rPr>
          <w:rFonts w:eastAsia="Calibri"/>
          <w:i/>
          <w:color w:val="0000FF"/>
        </w:rPr>
        <w:t>Sharing Ideas: Students share and compare ideas in pairs/small groups, with the goal of hearing a variety of ideas.</w:t>
      </w:r>
    </w:p>
    <w:p w14:paraId="6A34399B" w14:textId="77777777" w:rsidR="002206C2" w:rsidRPr="00CB67A6" w:rsidRDefault="002206C2" w:rsidP="002206C2">
      <w:pPr>
        <w:pStyle w:val="ListParagraph"/>
        <w:numPr>
          <w:ilvl w:val="0"/>
          <w:numId w:val="33"/>
        </w:numPr>
        <w:rPr>
          <w:rFonts w:eastAsia="Calibri"/>
          <w:i/>
          <w:color w:val="0000FF"/>
        </w:rPr>
      </w:pPr>
      <w:r w:rsidRPr="00CB67A6">
        <w:rPr>
          <w:rFonts w:eastAsia="Calibri"/>
          <w:i/>
          <w:color w:val="0000FF"/>
        </w:rPr>
        <w:t>Consensus-seeking discussion accompanied by public writing: Class discussions focus on coming to consensus about similarities and differences among students’ ideas for each of the Three Questions, issues and points of disagreement, and questions about the system</w:t>
      </w:r>
      <w:r w:rsidRPr="00CB67A6">
        <w:rPr>
          <w:i/>
          <w:color w:val="0000FF"/>
        </w:rPr>
        <w:t>.</w:t>
      </w:r>
    </w:p>
    <w:p w14:paraId="09F9A92C" w14:textId="4BF6348F" w:rsidR="002206C2" w:rsidRPr="007335CF" w:rsidRDefault="002206C2" w:rsidP="007335CF">
      <w:pPr>
        <w:pStyle w:val="standard"/>
        <w:ind w:firstLine="0"/>
        <w:rPr>
          <w:color w:val="0000FF"/>
        </w:rPr>
      </w:pPr>
      <w:r w:rsidRPr="00CB67A6">
        <w:rPr>
          <w:rFonts w:eastAsia="Calibri"/>
          <w:i/>
          <w:color w:val="0000FF"/>
        </w:rPr>
        <w:t>Level 4 responses are in</w:t>
      </w:r>
      <w:r w:rsidRPr="00CB67A6">
        <w:rPr>
          <w:rFonts w:eastAsia="Calibri"/>
          <w:b/>
          <w:i/>
          <w:color w:val="0000FF"/>
        </w:rPr>
        <w:t xml:space="preserve"> bold blue italics</w:t>
      </w:r>
      <w:r w:rsidRPr="00CB67A6">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sidRPr="00CB67A6">
        <w:rPr>
          <w:rFonts w:eastAsia="Calibri" w:cs="Arial"/>
          <w:i/>
          <w:color w:val="0000FF"/>
          <w:szCs w:val="22"/>
        </w:rPr>
        <w:t>This worksheet has “assessing” in the title because we do NOT recommend giving your students a grade based on the scientific accuracy of their responses at this point in the unit. It is designed to be used as a tool for formative assessment.</w:t>
      </w:r>
    </w:p>
    <w:p w14:paraId="6481EF69" w14:textId="60F5E32E" w:rsidR="00425D8A" w:rsidRDefault="00425D8A" w:rsidP="00BB6DC6">
      <w:pPr>
        <w:pStyle w:val="Heading2"/>
      </w:pPr>
      <w:r>
        <w:t xml:space="preserve">A: Your ideas about what happens when </w:t>
      </w:r>
      <w:r w:rsidR="003350BF">
        <w:t>bread molds</w:t>
      </w:r>
      <w:r w:rsidR="003F0913">
        <w:t xml:space="preserve"> </w:t>
      </w:r>
    </w:p>
    <w:tbl>
      <w:tblPr>
        <w:tblStyle w:val="TableGrid"/>
        <w:tblW w:w="0" w:type="auto"/>
        <w:tblLook w:val="04A0" w:firstRow="1" w:lastRow="0" w:firstColumn="1" w:lastColumn="0" w:noHBand="0" w:noVBand="1"/>
      </w:tblPr>
      <w:tblGrid>
        <w:gridCol w:w="3865"/>
        <w:gridCol w:w="10525"/>
      </w:tblGrid>
      <w:tr w:rsidR="00413E83" w14:paraId="210A2E93" w14:textId="77777777" w:rsidTr="00BB6DC6">
        <w:tc>
          <w:tcPr>
            <w:tcW w:w="3865" w:type="dxa"/>
          </w:tcPr>
          <w:p w14:paraId="13D56194" w14:textId="117173C9" w:rsidR="009B684F" w:rsidRDefault="009B684F" w:rsidP="009B684F"/>
          <w:p w14:paraId="7C0D36BD" w14:textId="104BB1F5" w:rsidR="009B684F" w:rsidRDefault="009B684F" w:rsidP="009B684F"/>
          <w:p w14:paraId="21F9F7E8" w14:textId="54195312" w:rsidR="009B684F" w:rsidRDefault="007335CF" w:rsidP="007335CF">
            <w:pPr>
              <w:jc w:val="center"/>
            </w:pPr>
            <w:r w:rsidRPr="00BC0AEE">
              <w:rPr>
                <w:noProof/>
              </w:rPr>
              <w:drawing>
                <wp:inline distT="0" distB="0" distL="0" distR="0" wp14:anchorId="2953AAD3" wp14:editId="09CD1D9C">
                  <wp:extent cx="1528024" cy="1121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k\Dropbox\2 CTIME2 General\2.2 Curriculum Development\2.2.1 Curriculum Materials\2.2.1.7 2015 Revisions\Preparing for 2015 Revisions\Line Drawings for Tools\mushroom line.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563195" cy="1147299"/>
                          </a:xfrm>
                          <a:prstGeom prst="rect">
                            <a:avLst/>
                          </a:prstGeom>
                          <a:noFill/>
                          <a:ln>
                            <a:noFill/>
                          </a:ln>
                        </pic:spPr>
                      </pic:pic>
                    </a:graphicData>
                  </a:graphic>
                </wp:inline>
              </w:drawing>
            </w:r>
          </w:p>
          <w:p w14:paraId="4BDC5E5F" w14:textId="6A94C0F0" w:rsidR="00634A81" w:rsidRDefault="00634A81" w:rsidP="009B684F"/>
          <w:p w14:paraId="5CE61743" w14:textId="2FCFA444" w:rsidR="00634A81" w:rsidRDefault="00634A81" w:rsidP="009B684F"/>
          <w:p w14:paraId="5718AF31" w14:textId="7F2BDF3E" w:rsidR="00425D8A" w:rsidRDefault="00425D8A" w:rsidP="009B684F"/>
        </w:tc>
        <w:tc>
          <w:tcPr>
            <w:tcW w:w="10525" w:type="dxa"/>
          </w:tcPr>
          <w:p w14:paraId="0B486435" w14:textId="51203932" w:rsidR="00425D8A" w:rsidRDefault="006C0613" w:rsidP="00425D8A">
            <w:r>
              <w:t xml:space="preserve">Matter Movement: Draw and label arrows showing your ideas about materials moving into and out of the </w:t>
            </w:r>
            <w:r w:rsidR="003350BF">
              <w:t>mold</w:t>
            </w:r>
            <w:r>
              <w:t>.</w:t>
            </w:r>
          </w:p>
          <w:p w14:paraId="55FBB3AC" w14:textId="77777777" w:rsidR="00FC39EA" w:rsidRPr="007335CF" w:rsidRDefault="00FC39EA" w:rsidP="00FC39EA">
            <w:pPr>
              <w:rPr>
                <w:b/>
                <w:i/>
                <w:color w:val="0432FF"/>
                <w:sz w:val="20"/>
              </w:rPr>
            </w:pPr>
            <w:r w:rsidRPr="007335CF">
              <w:rPr>
                <w:b/>
                <w:i/>
                <w:color w:val="0432FF"/>
                <w:sz w:val="20"/>
              </w:rPr>
              <w:t xml:space="preserve">Level 4: </w:t>
            </w:r>
          </w:p>
          <w:p w14:paraId="3428B9E8" w14:textId="09EC59C5" w:rsidR="00FC39EA" w:rsidRPr="007335CF" w:rsidRDefault="00FC39EA" w:rsidP="007335CF">
            <w:pPr>
              <w:numPr>
                <w:ilvl w:val="0"/>
                <w:numId w:val="34"/>
              </w:numPr>
              <w:contextualSpacing/>
              <w:rPr>
                <w:b/>
                <w:i/>
                <w:color w:val="0432FF"/>
                <w:sz w:val="20"/>
              </w:rPr>
            </w:pPr>
            <w:r w:rsidRPr="007335CF">
              <w:rPr>
                <w:b/>
                <w:i/>
                <w:color w:val="0432FF"/>
                <w:sz w:val="20"/>
              </w:rPr>
              <w:t>bread/food</w:t>
            </w:r>
            <w:r w:rsidR="00B8406C">
              <w:rPr>
                <w:b/>
                <w:i/>
                <w:color w:val="0432FF"/>
                <w:sz w:val="20"/>
              </w:rPr>
              <w:t>/large organic molecules and oxygen</w:t>
            </w:r>
            <w:r w:rsidRPr="007335CF">
              <w:rPr>
                <w:b/>
                <w:i/>
                <w:color w:val="0432FF"/>
                <w:sz w:val="20"/>
              </w:rPr>
              <w:t xml:space="preserve"> arrows entering the mold</w:t>
            </w:r>
          </w:p>
          <w:p w14:paraId="1970CCC1" w14:textId="77777777" w:rsidR="00FC39EA" w:rsidRPr="007335CF" w:rsidRDefault="00FC39EA" w:rsidP="007335CF">
            <w:pPr>
              <w:numPr>
                <w:ilvl w:val="0"/>
                <w:numId w:val="34"/>
              </w:numPr>
              <w:contextualSpacing/>
              <w:rPr>
                <w:b/>
                <w:i/>
                <w:color w:val="0432FF"/>
                <w:sz w:val="20"/>
              </w:rPr>
            </w:pPr>
            <w:r w:rsidRPr="007335CF">
              <w:rPr>
                <w:b/>
                <w:i/>
                <w:color w:val="0432FF"/>
                <w:sz w:val="20"/>
              </w:rPr>
              <w:t>carbon dioxide arrows leaving the mold</w:t>
            </w:r>
          </w:p>
          <w:p w14:paraId="472D8293" w14:textId="58980938" w:rsidR="00FC39EA" w:rsidRPr="007335CF" w:rsidRDefault="00FC39EA" w:rsidP="00425D8A">
            <w:pPr>
              <w:rPr>
                <w:i/>
                <w:color w:val="0432FF"/>
                <w:sz w:val="20"/>
              </w:rPr>
            </w:pPr>
            <w:r w:rsidRPr="007335CF">
              <w:rPr>
                <w:i/>
                <w:color w:val="0432FF"/>
                <w:sz w:val="20"/>
              </w:rPr>
              <w:t>Level 2 or 3: may be missing an arrow and may include arrows not relevant to the question.</w:t>
            </w:r>
          </w:p>
          <w:p w14:paraId="58ED72C7" w14:textId="5C3F0DC0" w:rsidR="006C0613" w:rsidRDefault="006C0613" w:rsidP="00425D8A">
            <w:pPr>
              <w:rPr>
                <w:i/>
              </w:rPr>
            </w:pPr>
            <w:r>
              <w:t xml:space="preserve">Matter Change: Explain your ideas about chemical changes that are taking place inside the </w:t>
            </w:r>
            <w:r w:rsidR="003350BF">
              <w:t>mold</w:t>
            </w:r>
            <w:r>
              <w:t>.</w:t>
            </w:r>
            <w:r w:rsidR="00634A81">
              <w:t xml:space="preserve"> </w:t>
            </w:r>
            <w:r w:rsidR="00634A81">
              <w:rPr>
                <w:i/>
              </w:rPr>
              <w:t xml:space="preserve">Remember: </w:t>
            </w:r>
          </w:p>
          <w:p w14:paraId="280C3AFC" w14:textId="4A5F66B9" w:rsidR="00634A81" w:rsidRDefault="00634A81" w:rsidP="00634A81">
            <w:pPr>
              <w:pStyle w:val="ListParagraph"/>
              <w:numPr>
                <w:ilvl w:val="0"/>
                <w:numId w:val="32"/>
              </w:numPr>
              <w:rPr>
                <w:i/>
              </w:rPr>
            </w:pPr>
            <w:r>
              <w:rPr>
                <w:i/>
              </w:rPr>
              <w:t xml:space="preserve">Materials that </w:t>
            </w:r>
            <w:r w:rsidR="003350BF">
              <w:rPr>
                <w:i/>
              </w:rPr>
              <w:t xml:space="preserve">mold </w:t>
            </w:r>
            <w:r>
              <w:rPr>
                <w:i/>
              </w:rPr>
              <w:t>use</w:t>
            </w:r>
            <w:r w:rsidR="003350BF">
              <w:rPr>
                <w:i/>
              </w:rPr>
              <w:t>s</w:t>
            </w:r>
            <w:r>
              <w:rPr>
                <w:i/>
              </w:rPr>
              <w:t xml:space="preserve"> (arrows going in) are reactants in chemical changes</w:t>
            </w:r>
            <w:r w:rsidR="003350BF">
              <w:rPr>
                <w:i/>
              </w:rPr>
              <w:t>.</w:t>
            </w:r>
          </w:p>
          <w:p w14:paraId="67B8582E" w14:textId="482CEF17" w:rsidR="00634A81" w:rsidRPr="00BB6DC6" w:rsidRDefault="00634A81" w:rsidP="00BB6DC6">
            <w:pPr>
              <w:pStyle w:val="ListParagraph"/>
              <w:numPr>
                <w:ilvl w:val="0"/>
                <w:numId w:val="32"/>
              </w:numPr>
              <w:rPr>
                <w:i/>
              </w:rPr>
            </w:pPr>
            <w:r>
              <w:rPr>
                <w:i/>
              </w:rPr>
              <w:t xml:space="preserve">Materials that </w:t>
            </w:r>
            <w:r w:rsidR="003350BF">
              <w:rPr>
                <w:i/>
              </w:rPr>
              <w:t xml:space="preserve">mold </w:t>
            </w:r>
            <w:r>
              <w:rPr>
                <w:i/>
              </w:rPr>
              <w:t>produce</w:t>
            </w:r>
            <w:r w:rsidR="003350BF">
              <w:rPr>
                <w:i/>
              </w:rPr>
              <w:t>s</w:t>
            </w:r>
            <w:r>
              <w:rPr>
                <w:i/>
              </w:rPr>
              <w:t xml:space="preserve"> (arrows going out) are products of chemical changes</w:t>
            </w:r>
            <w:r w:rsidR="003350BF">
              <w:rPr>
                <w:i/>
              </w:rPr>
              <w:t>.</w:t>
            </w:r>
          </w:p>
          <w:p w14:paraId="65359F3E" w14:textId="3AF386D0" w:rsidR="00FC39EA" w:rsidRPr="00FC39EA" w:rsidRDefault="00FC39EA" w:rsidP="00FC39EA">
            <w:pPr>
              <w:spacing w:after="0"/>
              <w:ind w:right="1170"/>
              <w:rPr>
                <w:b/>
                <w:i/>
                <w:color w:val="0000FF"/>
                <w:sz w:val="20"/>
              </w:rPr>
            </w:pPr>
            <w:r w:rsidRPr="007335CF">
              <w:rPr>
                <w:b/>
                <w:i/>
                <w:color w:val="0432FF"/>
                <w:sz w:val="20"/>
              </w:rPr>
              <w:t xml:space="preserve">Level 4: </w:t>
            </w:r>
            <w:r w:rsidRPr="00B8406C">
              <w:rPr>
                <w:b/>
                <w:i/>
                <w:color w:val="0000FF"/>
                <w:sz w:val="20"/>
              </w:rPr>
              <w:t>The reactants are large organic molecules (carbohydrates/starch) in the bread</w:t>
            </w:r>
            <w:r w:rsidR="00B8406C" w:rsidRPr="00B8406C">
              <w:rPr>
                <w:b/>
                <w:i/>
                <w:color w:val="0000FF"/>
                <w:sz w:val="20"/>
              </w:rPr>
              <w:t xml:space="preserve"> and oxygen</w:t>
            </w:r>
            <w:r w:rsidRPr="00B8406C">
              <w:rPr>
                <w:b/>
                <w:i/>
                <w:color w:val="0000FF"/>
                <w:sz w:val="20"/>
              </w:rPr>
              <w:t>. Level 4 students will be able to describe the processes of digestion</w:t>
            </w:r>
            <w:r w:rsidR="00B8406C" w:rsidRPr="00B8406C">
              <w:rPr>
                <w:b/>
                <w:i/>
                <w:color w:val="0000FF"/>
                <w:sz w:val="20"/>
              </w:rPr>
              <w:t xml:space="preserve"> (producing small organic molecules)</w:t>
            </w:r>
            <w:r w:rsidRPr="00B8406C">
              <w:rPr>
                <w:b/>
                <w:i/>
                <w:color w:val="0000FF"/>
                <w:sz w:val="20"/>
              </w:rPr>
              <w:t>, biosynthesis</w:t>
            </w:r>
            <w:r w:rsidR="00B8406C">
              <w:rPr>
                <w:b/>
                <w:i/>
                <w:color w:val="0000FF"/>
                <w:sz w:val="20"/>
              </w:rPr>
              <w:t xml:space="preserve"> (producing large organic molecules)</w:t>
            </w:r>
            <w:r w:rsidRPr="00FC39EA">
              <w:rPr>
                <w:b/>
                <w:i/>
                <w:color w:val="0000FF"/>
                <w:sz w:val="20"/>
              </w:rPr>
              <w:t xml:space="preserve">, and cellular </w:t>
            </w:r>
            <w:r w:rsidR="00B8406C">
              <w:rPr>
                <w:b/>
                <w:i/>
                <w:color w:val="0000FF"/>
                <w:sz w:val="20"/>
              </w:rPr>
              <w:t>respiration (</w:t>
            </w:r>
            <w:r w:rsidRPr="00FC39EA">
              <w:rPr>
                <w:b/>
                <w:i/>
                <w:color w:val="0000FF"/>
                <w:sz w:val="20"/>
              </w:rPr>
              <w:t>producing CO</w:t>
            </w:r>
            <w:r w:rsidRPr="00FC39EA">
              <w:rPr>
                <w:b/>
                <w:i/>
                <w:color w:val="0000FF"/>
                <w:sz w:val="20"/>
                <w:vertAlign w:val="subscript"/>
              </w:rPr>
              <w:t>2</w:t>
            </w:r>
            <w:r w:rsidR="00B8406C">
              <w:rPr>
                <w:b/>
                <w:i/>
                <w:color w:val="0000FF"/>
                <w:sz w:val="20"/>
              </w:rPr>
              <w:t xml:space="preserve"> and H</w:t>
            </w:r>
            <w:r w:rsidR="00B8406C">
              <w:rPr>
                <w:b/>
                <w:i/>
                <w:color w:val="0000FF"/>
                <w:sz w:val="20"/>
                <w:vertAlign w:val="subscript"/>
              </w:rPr>
              <w:t>2</w:t>
            </w:r>
            <w:r w:rsidR="00B8406C">
              <w:rPr>
                <w:b/>
                <w:i/>
                <w:color w:val="0000FF"/>
                <w:sz w:val="20"/>
              </w:rPr>
              <w:t>O)</w:t>
            </w:r>
          </w:p>
          <w:p w14:paraId="0E3CD3EE" w14:textId="7E7E7B7D" w:rsidR="00634A81" w:rsidRDefault="00B8406C" w:rsidP="007335CF">
            <w:pPr>
              <w:spacing w:after="0"/>
            </w:pPr>
            <w:r w:rsidRPr="007335CF">
              <w:rPr>
                <w:i/>
                <w:color w:val="0432FF"/>
                <w:sz w:val="20"/>
              </w:rPr>
              <w:t>Level 2 and 3: M</w:t>
            </w:r>
            <w:r w:rsidRPr="00B8406C">
              <w:rPr>
                <w:i/>
                <w:color w:val="0000FF"/>
                <w:sz w:val="20"/>
              </w:rPr>
              <w:t>ight just say the reactants are bread or food molecules. Level 3 responses may connect food with CO</w:t>
            </w:r>
            <w:r w:rsidRPr="00B8406C">
              <w:rPr>
                <w:i/>
                <w:color w:val="0000FF"/>
                <w:sz w:val="20"/>
                <w:vertAlign w:val="subscript"/>
              </w:rPr>
              <w:t xml:space="preserve">2 </w:t>
            </w:r>
            <w:r w:rsidRPr="00B8406C">
              <w:rPr>
                <w:i/>
                <w:color w:val="0000FF"/>
                <w:sz w:val="20"/>
              </w:rPr>
              <w:t xml:space="preserve">in vague </w:t>
            </w:r>
            <w:r w:rsidR="00EA78A4" w:rsidRPr="00B8406C">
              <w:rPr>
                <w:i/>
                <w:color w:val="0000FF"/>
                <w:sz w:val="20"/>
              </w:rPr>
              <w:t>terms but</w:t>
            </w:r>
            <w:r w:rsidRPr="00B8406C">
              <w:rPr>
                <w:i/>
                <w:color w:val="0000FF"/>
                <w:sz w:val="20"/>
              </w:rPr>
              <w:t xml:space="preserve"> will not include a description of chemical change. Level 2 responses will connect food with familiar body processes (</w:t>
            </w:r>
            <w:r>
              <w:rPr>
                <w:i/>
                <w:color w:val="0000FF"/>
                <w:sz w:val="20"/>
              </w:rPr>
              <w:t xml:space="preserve">e.g., </w:t>
            </w:r>
            <w:r w:rsidRPr="00B8406C">
              <w:rPr>
                <w:i/>
                <w:color w:val="0000FF"/>
                <w:sz w:val="20"/>
              </w:rPr>
              <w:t xml:space="preserve">The mold will digest the food. It will help </w:t>
            </w:r>
            <w:r>
              <w:rPr>
                <w:i/>
                <w:color w:val="0000FF"/>
                <w:sz w:val="20"/>
              </w:rPr>
              <w:t>the mold</w:t>
            </w:r>
            <w:r w:rsidRPr="00B8406C">
              <w:rPr>
                <w:i/>
                <w:color w:val="0000FF"/>
                <w:sz w:val="20"/>
              </w:rPr>
              <w:t xml:space="preserve"> to grow</w:t>
            </w:r>
            <w:r>
              <w:rPr>
                <w:i/>
                <w:color w:val="0000FF"/>
                <w:sz w:val="20"/>
              </w:rPr>
              <w:t>). Student may also name materials not involved in digestion, biosynthesis, or cellular respiration.</w:t>
            </w:r>
          </w:p>
          <w:p w14:paraId="4E32DE72" w14:textId="050B06F1" w:rsidR="006C0613" w:rsidRDefault="006C0613" w:rsidP="00425D8A">
            <w:r>
              <w:t xml:space="preserve">Energy Change: Explain your ideas about energy changes that are taking place inside the </w:t>
            </w:r>
            <w:r w:rsidR="003350BF">
              <w:t>mold</w:t>
            </w:r>
            <w:r>
              <w:t>.</w:t>
            </w:r>
          </w:p>
          <w:p w14:paraId="1E13DA3B" w14:textId="46939565" w:rsidR="00B8406C" w:rsidRDefault="00B8406C" w:rsidP="00B8406C">
            <w:pPr>
              <w:spacing w:before="60"/>
              <w:ind w:right="346"/>
              <w:rPr>
                <w:b/>
                <w:i/>
                <w:color w:val="0000FF"/>
                <w:sz w:val="20"/>
              </w:rPr>
            </w:pPr>
            <w:r>
              <w:rPr>
                <w:b/>
                <w:i/>
                <w:color w:val="0000FF"/>
                <w:sz w:val="20"/>
              </w:rPr>
              <w:t>Level 4: Energy starts as chemical energy in the bread. It changes to motion and heat energy as the bread mold grows.</w:t>
            </w:r>
          </w:p>
          <w:p w14:paraId="569AD8CC" w14:textId="4434D247" w:rsidR="00B8406C" w:rsidRDefault="00B8406C" w:rsidP="00B8406C">
            <w:pPr>
              <w:spacing w:before="60"/>
              <w:ind w:right="1170"/>
              <w:rPr>
                <w:i/>
                <w:color w:val="0000FF"/>
                <w:sz w:val="20"/>
              </w:rPr>
            </w:pPr>
            <w:r>
              <w:rPr>
                <w:i/>
                <w:color w:val="0000FF"/>
                <w:sz w:val="20"/>
              </w:rPr>
              <w:lastRenderedPageBreak/>
              <w:t>Levels 2 and 3: Responses that do not clearly distinguish between forms of energy and forms of matter (e.g., food energy).</w:t>
            </w:r>
          </w:p>
          <w:p w14:paraId="6905DD5D" w14:textId="3226636B" w:rsidR="00413E83" w:rsidRDefault="00B8406C" w:rsidP="00B8406C">
            <w:r>
              <w:rPr>
                <w:i/>
                <w:color w:val="0000FF"/>
                <w:sz w:val="20"/>
              </w:rPr>
              <w:t xml:space="preserve">Note: Students who mention “calories” are commendably remembering food </w:t>
            </w:r>
            <w:r w:rsidR="00EA78A4">
              <w:rPr>
                <w:i/>
                <w:color w:val="0000FF"/>
                <w:sz w:val="20"/>
              </w:rPr>
              <w:t>labels but</w:t>
            </w:r>
            <w:r>
              <w:rPr>
                <w:i/>
                <w:color w:val="0000FF"/>
                <w:sz w:val="20"/>
              </w:rPr>
              <w:t xml:space="preserve"> are confusing a unit of measure (calories) with what is being measured.</w:t>
            </w:r>
          </w:p>
        </w:tc>
      </w:tr>
    </w:tbl>
    <w:p w14:paraId="7B82416B" w14:textId="0FD0C82E" w:rsidR="006C0613" w:rsidRDefault="006C0613" w:rsidP="006C0613">
      <w:pPr>
        <w:pStyle w:val="Heading2"/>
      </w:pPr>
      <w:r>
        <w:lastRenderedPageBreak/>
        <w:t xml:space="preserve">B. </w:t>
      </w:r>
      <w:r w:rsidR="00990F3B">
        <w:t xml:space="preserve">Your ideas </w:t>
      </w:r>
      <w:r w:rsidR="003F0913">
        <w:t>and predictions about using investigation tools for evidence about the Three Questions</w:t>
      </w:r>
    </w:p>
    <w:p w14:paraId="2E9C3FF4" w14:textId="38374244" w:rsidR="00FB4291" w:rsidRDefault="003F0913" w:rsidP="00FB4291">
      <w:pPr>
        <w:pStyle w:val="ListParagraph"/>
      </w:pPr>
      <w:r>
        <w:t>How can you use</w:t>
      </w:r>
      <w:r w:rsidR="00FB4291">
        <w:t xml:space="preserve"> three tools to detect or measure matter</w:t>
      </w:r>
      <w:r>
        <w:t xml:space="preserve"> and energy</w:t>
      </w:r>
      <w:r w:rsidR="00FB4291">
        <w:t xml:space="preserve"> movement and changes</w:t>
      </w:r>
      <w:r>
        <w:t>?</w:t>
      </w:r>
    </w:p>
    <w:p w14:paraId="25E4DE9E" w14:textId="37F1E6F1" w:rsidR="00FB4291" w:rsidRDefault="00D1538B" w:rsidP="00FB4291">
      <w:pPr>
        <w:pStyle w:val="ListParagraph"/>
        <w:numPr>
          <w:ilvl w:val="1"/>
          <w:numId w:val="24"/>
        </w:numPr>
      </w:pPr>
      <w:r>
        <w:t>A digital balance that can measure</w:t>
      </w:r>
      <w:r w:rsidR="00425D8A">
        <w:t xml:space="preserve"> matter movement by detecting</w:t>
      </w:r>
      <w:r>
        <w:t xml:space="preserve"> very small changes in mass.</w:t>
      </w:r>
    </w:p>
    <w:p w14:paraId="73A67577" w14:textId="3AD3CFA7" w:rsidR="00D1538B" w:rsidRDefault="00D1538B" w:rsidP="00FB4291">
      <w:pPr>
        <w:pStyle w:val="ListParagraph"/>
        <w:numPr>
          <w:ilvl w:val="1"/>
          <w:numId w:val="24"/>
        </w:numPr>
      </w:pPr>
      <w:r>
        <w:t xml:space="preserve">BTB that </w:t>
      </w:r>
      <w:r w:rsidR="00425D8A">
        <w:t>can detect matter change by</w:t>
      </w:r>
      <w:r>
        <w:t xml:space="preserve"> chang</w:t>
      </w:r>
      <w:r w:rsidR="00425D8A">
        <w:t>ing</w:t>
      </w:r>
      <w:r>
        <w:t xml:space="preserve"> color if there is more carbon dioxide in the air.</w:t>
      </w:r>
    </w:p>
    <w:p w14:paraId="2DB0598B" w14:textId="1316033A" w:rsidR="00634A81" w:rsidRPr="00BF7FD8" w:rsidRDefault="00990F3B" w:rsidP="00BB6DC6">
      <w:pPr>
        <w:pStyle w:val="ListParagraph"/>
        <w:numPr>
          <w:ilvl w:val="1"/>
          <w:numId w:val="24"/>
        </w:numPr>
      </w:pPr>
      <w:r>
        <w:t xml:space="preserve">Your senses: You can observe what happens before, during, and after the </w:t>
      </w:r>
      <w:r w:rsidR="003350BF">
        <w:t>bread molds</w:t>
      </w:r>
      <w:r>
        <w:t>.</w:t>
      </w:r>
    </w:p>
    <w:tbl>
      <w:tblPr>
        <w:tblStyle w:val="TableGrid"/>
        <w:tblW w:w="0" w:type="auto"/>
        <w:tblLook w:val="04A0" w:firstRow="1" w:lastRow="0" w:firstColumn="1" w:lastColumn="0" w:noHBand="0" w:noVBand="1"/>
      </w:tblPr>
      <w:tblGrid>
        <w:gridCol w:w="2515"/>
        <w:gridCol w:w="1620"/>
        <w:gridCol w:w="5220"/>
        <w:gridCol w:w="5035"/>
      </w:tblGrid>
      <w:tr w:rsidR="00634A81" w:rsidRPr="00BF7FD8" w14:paraId="6208AC65" w14:textId="77777777" w:rsidTr="00BB6DC6">
        <w:tc>
          <w:tcPr>
            <w:tcW w:w="2515" w:type="dxa"/>
          </w:tcPr>
          <w:p w14:paraId="6167E2BD" w14:textId="146D72A1" w:rsidR="00634A81" w:rsidRPr="00BB6DC6" w:rsidRDefault="00DB6D61" w:rsidP="002D56AE">
            <w:pPr>
              <w:rPr>
                <w:rFonts w:cs="Arial"/>
                <w:b/>
                <w:i/>
              </w:rPr>
            </w:pPr>
            <w:r w:rsidRPr="00BB6DC6">
              <w:rPr>
                <w:rFonts w:cs="Arial"/>
                <w:b/>
                <w:i/>
              </w:rPr>
              <w:t>Question</w:t>
            </w:r>
          </w:p>
        </w:tc>
        <w:tc>
          <w:tcPr>
            <w:tcW w:w="1620" w:type="dxa"/>
          </w:tcPr>
          <w:p w14:paraId="6972642B" w14:textId="47B81B2A" w:rsidR="00634A81" w:rsidRPr="00BB6DC6" w:rsidRDefault="00634A81" w:rsidP="002D56AE">
            <w:pPr>
              <w:rPr>
                <w:rFonts w:cs="Arial"/>
                <w:b/>
                <w:i/>
              </w:rPr>
            </w:pPr>
            <w:r w:rsidRPr="00BB6DC6">
              <w:rPr>
                <w:rFonts w:cs="Arial"/>
                <w:b/>
                <w:i/>
              </w:rPr>
              <w:t>Which tool</w:t>
            </w:r>
            <w:r w:rsidR="00DB6D61" w:rsidRPr="00BB6DC6">
              <w:rPr>
                <w:rFonts w:cs="Arial"/>
                <w:b/>
                <w:i/>
              </w:rPr>
              <w:t>(s)</w:t>
            </w:r>
            <w:r w:rsidRPr="00BB6DC6">
              <w:rPr>
                <w:rFonts w:cs="Arial"/>
                <w:b/>
                <w:i/>
              </w:rPr>
              <w:t xml:space="preserve"> (circle)</w:t>
            </w:r>
            <w:r w:rsidR="00DB6D61">
              <w:rPr>
                <w:rFonts w:cs="Arial"/>
                <w:b/>
                <w:i/>
              </w:rPr>
              <w:t>?</w:t>
            </w:r>
          </w:p>
        </w:tc>
        <w:tc>
          <w:tcPr>
            <w:tcW w:w="5220" w:type="dxa"/>
          </w:tcPr>
          <w:p w14:paraId="6479BAF5" w14:textId="09C406D6" w:rsidR="00634A81" w:rsidRPr="00BB6DC6" w:rsidRDefault="007335CF" w:rsidP="002D56AE">
            <w:pPr>
              <w:rPr>
                <w:rFonts w:cs="Arial"/>
                <w:b/>
                <w:i/>
              </w:rPr>
            </w:pPr>
            <w:r w:rsidRPr="00BB6DC6">
              <w:rPr>
                <w:rFonts w:cs="Arial"/>
                <w:b/>
                <w:i/>
              </w:rPr>
              <w:t>What data will your tool</w:t>
            </w:r>
            <w:r w:rsidR="00313C45">
              <w:rPr>
                <w:rFonts w:cs="Arial"/>
                <w:b/>
                <w:i/>
              </w:rPr>
              <w:t>(s)</w:t>
            </w:r>
            <w:r w:rsidRPr="00BB6DC6">
              <w:rPr>
                <w:rFonts w:cs="Arial"/>
                <w:b/>
                <w:i/>
              </w:rPr>
              <w:t xml:space="preserve"> collect</w:t>
            </w:r>
            <w:r w:rsidR="00313C45">
              <w:rPr>
                <w:rFonts w:cs="Arial"/>
                <w:b/>
                <w:i/>
              </w:rPr>
              <w:t>?</w:t>
            </w:r>
          </w:p>
        </w:tc>
        <w:tc>
          <w:tcPr>
            <w:tcW w:w="5035" w:type="dxa"/>
          </w:tcPr>
          <w:p w14:paraId="2D063414" w14:textId="20235BD1" w:rsidR="00634A81" w:rsidRPr="00BB6DC6" w:rsidRDefault="007335CF" w:rsidP="002D56AE">
            <w:pPr>
              <w:rPr>
                <w:rFonts w:cs="Arial"/>
                <w:b/>
                <w:i/>
              </w:rPr>
            </w:pPr>
            <w:r w:rsidRPr="00BB6DC6">
              <w:rPr>
                <w:rFonts w:cs="Arial"/>
                <w:b/>
                <w:i/>
              </w:rPr>
              <w:t>What do you predict will happen?</w:t>
            </w:r>
          </w:p>
        </w:tc>
      </w:tr>
      <w:tr w:rsidR="00634A81" w:rsidRPr="00BF7FD8" w14:paraId="095F9206" w14:textId="77777777" w:rsidTr="00BB6DC6">
        <w:tc>
          <w:tcPr>
            <w:tcW w:w="2515" w:type="dxa"/>
          </w:tcPr>
          <w:p w14:paraId="01CA8353" w14:textId="77777777" w:rsidR="00634A81" w:rsidRPr="00BF7FD8" w:rsidRDefault="00634A81" w:rsidP="002D56AE">
            <w:pPr>
              <w:rPr>
                <w:rFonts w:cs="Arial"/>
              </w:rPr>
            </w:pPr>
            <w:r w:rsidRPr="00BF7FD8">
              <w:rPr>
                <w:rFonts w:cs="Arial"/>
              </w:rPr>
              <w:t xml:space="preserve">How will you measure and observe </w:t>
            </w:r>
            <w:r w:rsidRPr="00BF7FD8">
              <w:rPr>
                <w:rFonts w:cs="Arial"/>
                <w:u w:val="single"/>
              </w:rPr>
              <w:t>movement of matter</w:t>
            </w:r>
            <w:r w:rsidRPr="00BF7FD8">
              <w:rPr>
                <w:rFonts w:cs="Arial"/>
              </w:rPr>
              <w:t>?</w:t>
            </w:r>
          </w:p>
        </w:tc>
        <w:tc>
          <w:tcPr>
            <w:tcW w:w="1620" w:type="dxa"/>
          </w:tcPr>
          <w:p w14:paraId="511CB874" w14:textId="77777777" w:rsidR="00634A81" w:rsidRPr="00BF7FD8" w:rsidRDefault="00634A81" w:rsidP="002D56AE">
            <w:pPr>
              <w:rPr>
                <w:rFonts w:cs="Arial"/>
              </w:rPr>
            </w:pPr>
            <w:r>
              <w:rPr>
                <w:rFonts w:cs="Arial"/>
              </w:rPr>
              <w:t>Scale</w:t>
            </w:r>
          </w:p>
          <w:p w14:paraId="55DD27E9" w14:textId="77777777" w:rsidR="00634A81" w:rsidRPr="00BF7FD8" w:rsidRDefault="00634A81" w:rsidP="002D56AE">
            <w:pPr>
              <w:rPr>
                <w:rFonts w:cs="Arial"/>
              </w:rPr>
            </w:pPr>
            <w:r w:rsidRPr="00BF7FD8">
              <w:rPr>
                <w:rFonts w:cs="Arial"/>
              </w:rPr>
              <w:t>BTB</w:t>
            </w:r>
          </w:p>
          <w:p w14:paraId="20510A76" w14:textId="77777777" w:rsidR="00634A81" w:rsidRPr="00BF7FD8" w:rsidRDefault="00634A81" w:rsidP="002D56AE">
            <w:pPr>
              <w:rPr>
                <w:rFonts w:cs="Arial"/>
              </w:rPr>
            </w:pPr>
            <w:r w:rsidRPr="00BF7FD8">
              <w:rPr>
                <w:rFonts w:cs="Arial"/>
              </w:rPr>
              <w:t>Senses</w:t>
            </w:r>
          </w:p>
        </w:tc>
        <w:tc>
          <w:tcPr>
            <w:tcW w:w="5220" w:type="dxa"/>
          </w:tcPr>
          <w:p w14:paraId="600B0B29" w14:textId="7DCC3119" w:rsidR="00634A81" w:rsidRPr="00B8406C" w:rsidRDefault="00B8406C" w:rsidP="002D56AE">
            <w:pPr>
              <w:rPr>
                <w:rFonts w:cs="Arial"/>
              </w:rPr>
            </w:pPr>
            <w:r w:rsidRPr="007335CF">
              <w:rPr>
                <w:rFonts w:eastAsia="Calibri"/>
                <w:i/>
                <w:color w:val="0000FF"/>
                <w:sz w:val="20"/>
              </w:rPr>
              <w:t>Answers will vary. Students may suggest using a scale to see if the bread and mold loses or gains mass. Students may suggest using BTB to detect matter (CO</w:t>
            </w:r>
            <w:r w:rsidRPr="007335CF">
              <w:rPr>
                <w:rFonts w:eastAsia="Calibri"/>
                <w:i/>
                <w:color w:val="0000FF"/>
                <w:sz w:val="20"/>
                <w:vertAlign w:val="subscript"/>
              </w:rPr>
              <w:t>2</w:t>
            </w:r>
            <w:r w:rsidRPr="007335CF">
              <w:rPr>
                <w:rFonts w:eastAsia="Calibri"/>
                <w:i/>
                <w:color w:val="0000FF"/>
                <w:sz w:val="20"/>
              </w:rPr>
              <w:t>) moving out of the mold.</w:t>
            </w:r>
          </w:p>
        </w:tc>
        <w:tc>
          <w:tcPr>
            <w:tcW w:w="5035" w:type="dxa"/>
          </w:tcPr>
          <w:p w14:paraId="22B809E0" w14:textId="4776B58A" w:rsidR="00634A81" w:rsidRPr="00B8406C" w:rsidRDefault="00B8406C" w:rsidP="002D56AE">
            <w:pPr>
              <w:rPr>
                <w:rFonts w:cs="Arial"/>
              </w:rPr>
            </w:pPr>
            <w:r w:rsidRPr="007335CF">
              <w:rPr>
                <w:i/>
                <w:color w:val="0000FF"/>
                <w:sz w:val="20"/>
              </w:rPr>
              <w:t>Answers will vary. Students may suggest that the mold will consume the bread, resulting in matter movement. They may also suggest that matter moves from the mold to the atmosphere, so they would predict a BTB color change to show this.</w:t>
            </w:r>
          </w:p>
        </w:tc>
      </w:tr>
      <w:tr w:rsidR="00B8406C" w:rsidRPr="00BF7FD8" w14:paraId="21C83E91" w14:textId="77777777" w:rsidTr="00BB6DC6">
        <w:tc>
          <w:tcPr>
            <w:tcW w:w="2515" w:type="dxa"/>
          </w:tcPr>
          <w:p w14:paraId="4A3ED11F" w14:textId="30140D35" w:rsidR="00B8406C" w:rsidRPr="00BF7FD8" w:rsidRDefault="00B8406C" w:rsidP="00B8406C">
            <w:pPr>
              <w:rPr>
                <w:rFonts w:cs="Arial"/>
              </w:rPr>
            </w:pPr>
            <w:r w:rsidRPr="00BF7FD8">
              <w:rPr>
                <w:rFonts w:cs="Arial"/>
              </w:rPr>
              <w:t xml:space="preserve">How will you </w:t>
            </w:r>
            <w:r>
              <w:rPr>
                <w:rFonts w:cs="Arial"/>
              </w:rPr>
              <w:t>detect</w:t>
            </w:r>
            <w:r w:rsidRPr="00BF7FD8">
              <w:rPr>
                <w:rFonts w:cs="Arial"/>
              </w:rPr>
              <w:t xml:space="preserve"> and record </w:t>
            </w:r>
            <w:r w:rsidRPr="00BF7FD8">
              <w:rPr>
                <w:rFonts w:cs="Arial"/>
                <w:u w:val="single"/>
              </w:rPr>
              <w:t>matter changes</w:t>
            </w:r>
            <w:r w:rsidRPr="00BF7FD8">
              <w:rPr>
                <w:rFonts w:cs="Arial"/>
              </w:rPr>
              <w:t xml:space="preserve">? </w:t>
            </w:r>
          </w:p>
        </w:tc>
        <w:tc>
          <w:tcPr>
            <w:tcW w:w="1620" w:type="dxa"/>
          </w:tcPr>
          <w:p w14:paraId="66E962F5" w14:textId="77777777" w:rsidR="00B8406C" w:rsidRPr="00BF7FD8" w:rsidRDefault="00B8406C" w:rsidP="00B8406C">
            <w:pPr>
              <w:rPr>
                <w:rFonts w:cs="Arial"/>
              </w:rPr>
            </w:pPr>
            <w:r>
              <w:rPr>
                <w:rFonts w:cs="Arial"/>
              </w:rPr>
              <w:t>Scale</w:t>
            </w:r>
          </w:p>
          <w:p w14:paraId="228642E6" w14:textId="77777777" w:rsidR="00B8406C" w:rsidRPr="00BF7FD8" w:rsidRDefault="00B8406C" w:rsidP="00B8406C">
            <w:pPr>
              <w:rPr>
                <w:rFonts w:cs="Arial"/>
              </w:rPr>
            </w:pPr>
            <w:r w:rsidRPr="00BF7FD8">
              <w:rPr>
                <w:rFonts w:cs="Arial"/>
              </w:rPr>
              <w:t>BTB</w:t>
            </w:r>
          </w:p>
          <w:p w14:paraId="13C128A1" w14:textId="77777777" w:rsidR="00B8406C" w:rsidRPr="00BF7FD8" w:rsidRDefault="00B8406C" w:rsidP="00B8406C">
            <w:pPr>
              <w:rPr>
                <w:rFonts w:cs="Arial"/>
              </w:rPr>
            </w:pPr>
            <w:r w:rsidRPr="00BF7FD8">
              <w:rPr>
                <w:rFonts w:cs="Arial"/>
              </w:rPr>
              <w:t>Senses</w:t>
            </w:r>
          </w:p>
        </w:tc>
        <w:tc>
          <w:tcPr>
            <w:tcW w:w="5220" w:type="dxa"/>
          </w:tcPr>
          <w:p w14:paraId="74406F5E" w14:textId="5D5C6598" w:rsidR="00B8406C" w:rsidRPr="007335CF" w:rsidRDefault="00B8406C" w:rsidP="007335CF">
            <w:pPr>
              <w:spacing w:after="0"/>
            </w:pPr>
            <w:r w:rsidRPr="007335CF">
              <w:rPr>
                <w:i/>
                <w:color w:val="0000FF"/>
                <w:sz w:val="20"/>
              </w:rPr>
              <w:t xml:space="preserve">Answers will vary. Students may suggest using BTB to </w:t>
            </w:r>
            <w:r>
              <w:rPr>
                <w:i/>
                <w:color w:val="0000FF"/>
                <w:sz w:val="20"/>
              </w:rPr>
              <w:t>detect</w:t>
            </w:r>
            <w:r w:rsidRPr="007335CF">
              <w:rPr>
                <w:i/>
                <w:color w:val="0000FF"/>
                <w:sz w:val="20"/>
              </w:rPr>
              <w:t xml:space="preserve"> change</w:t>
            </w:r>
            <w:r>
              <w:rPr>
                <w:i/>
                <w:color w:val="0000FF"/>
                <w:sz w:val="20"/>
              </w:rPr>
              <w:t>s</w:t>
            </w:r>
            <w:r w:rsidRPr="007335CF">
              <w:rPr>
                <w:i/>
                <w:color w:val="0000FF"/>
                <w:sz w:val="20"/>
              </w:rPr>
              <w:t xml:space="preserve"> in CO</w:t>
            </w:r>
            <w:r w:rsidRPr="007335CF">
              <w:rPr>
                <w:i/>
                <w:color w:val="0000FF"/>
                <w:sz w:val="20"/>
                <w:vertAlign w:val="subscript"/>
              </w:rPr>
              <w:t xml:space="preserve">2. </w:t>
            </w:r>
            <w:r w:rsidRPr="007335CF">
              <w:rPr>
                <w:i/>
                <w:color w:val="0000FF"/>
                <w:sz w:val="20"/>
              </w:rPr>
              <w:t>They may also suggest using their senses to see if matter in the container is changing physical.</w:t>
            </w:r>
          </w:p>
        </w:tc>
        <w:tc>
          <w:tcPr>
            <w:tcW w:w="5035" w:type="dxa"/>
          </w:tcPr>
          <w:p w14:paraId="66FD62E8" w14:textId="2EB20305" w:rsidR="00B8406C" w:rsidRPr="00B8406C" w:rsidRDefault="00B8406C" w:rsidP="00B8406C">
            <w:pPr>
              <w:rPr>
                <w:rFonts w:cs="Arial"/>
              </w:rPr>
            </w:pPr>
            <w:r w:rsidRPr="007335CF">
              <w:rPr>
                <w:i/>
                <w:color w:val="0000FF"/>
                <w:sz w:val="20"/>
              </w:rPr>
              <w:t xml:space="preserve">We expect most students at all levels to predict a color change to yellow. </w:t>
            </w:r>
          </w:p>
        </w:tc>
      </w:tr>
      <w:tr w:rsidR="00B8406C" w:rsidRPr="00BF7FD8" w14:paraId="0F4C6A89" w14:textId="77777777" w:rsidTr="00BB6DC6">
        <w:tc>
          <w:tcPr>
            <w:tcW w:w="2515" w:type="dxa"/>
          </w:tcPr>
          <w:p w14:paraId="334012D0" w14:textId="46B5CE4C" w:rsidR="00B8406C" w:rsidRPr="00BF7FD8" w:rsidRDefault="00B8406C" w:rsidP="00B8406C">
            <w:pPr>
              <w:rPr>
                <w:rFonts w:cs="Arial"/>
              </w:rPr>
            </w:pPr>
            <w:r w:rsidRPr="00BF7FD8">
              <w:rPr>
                <w:rFonts w:cs="Arial"/>
              </w:rPr>
              <w:t xml:space="preserve">How will you </w:t>
            </w:r>
            <w:r>
              <w:rPr>
                <w:rFonts w:cs="Arial"/>
              </w:rPr>
              <w:t>detect</w:t>
            </w:r>
            <w:r w:rsidRPr="00BF7FD8">
              <w:rPr>
                <w:rFonts w:cs="Arial"/>
              </w:rPr>
              <w:t xml:space="preserve"> and observe </w:t>
            </w:r>
            <w:r w:rsidRPr="00BF7FD8">
              <w:rPr>
                <w:rFonts w:cs="Arial"/>
                <w:u w:val="single"/>
              </w:rPr>
              <w:t>energy changes</w:t>
            </w:r>
            <w:r w:rsidRPr="00BF7FD8">
              <w:rPr>
                <w:rFonts w:cs="Arial"/>
              </w:rPr>
              <w:t xml:space="preserve">? </w:t>
            </w:r>
          </w:p>
        </w:tc>
        <w:tc>
          <w:tcPr>
            <w:tcW w:w="1620" w:type="dxa"/>
          </w:tcPr>
          <w:p w14:paraId="3C1E7DA5" w14:textId="77777777" w:rsidR="00B8406C" w:rsidRPr="00BF7FD8" w:rsidRDefault="00B8406C" w:rsidP="00B8406C">
            <w:pPr>
              <w:rPr>
                <w:rFonts w:cs="Arial"/>
              </w:rPr>
            </w:pPr>
            <w:r>
              <w:rPr>
                <w:rFonts w:cs="Arial"/>
              </w:rPr>
              <w:t>Scale</w:t>
            </w:r>
          </w:p>
          <w:p w14:paraId="78C6F2BD" w14:textId="77777777" w:rsidR="00B8406C" w:rsidRPr="00BF7FD8" w:rsidRDefault="00B8406C" w:rsidP="00B8406C">
            <w:pPr>
              <w:rPr>
                <w:rFonts w:cs="Arial"/>
              </w:rPr>
            </w:pPr>
            <w:r w:rsidRPr="00BF7FD8">
              <w:rPr>
                <w:rFonts w:cs="Arial"/>
              </w:rPr>
              <w:t>BTB</w:t>
            </w:r>
          </w:p>
          <w:p w14:paraId="035B27A9" w14:textId="77777777" w:rsidR="00B8406C" w:rsidRPr="00BF7FD8" w:rsidRDefault="00B8406C" w:rsidP="00B8406C">
            <w:pPr>
              <w:rPr>
                <w:rFonts w:cs="Arial"/>
              </w:rPr>
            </w:pPr>
            <w:r w:rsidRPr="00BF7FD8">
              <w:rPr>
                <w:rFonts w:cs="Arial"/>
              </w:rPr>
              <w:t>Senses</w:t>
            </w:r>
          </w:p>
        </w:tc>
        <w:tc>
          <w:tcPr>
            <w:tcW w:w="5220" w:type="dxa"/>
          </w:tcPr>
          <w:p w14:paraId="5B0D408E" w14:textId="29AA0E6A" w:rsidR="00B8406C" w:rsidRPr="00B8406C" w:rsidRDefault="00B8406C" w:rsidP="00B8406C">
            <w:pPr>
              <w:rPr>
                <w:rFonts w:cs="Arial"/>
              </w:rPr>
            </w:pPr>
            <w:r w:rsidRPr="007335CF">
              <w:rPr>
                <w:i/>
                <w:color w:val="0000FF"/>
                <w:sz w:val="20"/>
              </w:rPr>
              <w:t xml:space="preserve">Answers will vary. We expect most students at all levels to predict </w:t>
            </w:r>
            <w:r>
              <w:rPr>
                <w:i/>
                <w:color w:val="0000FF"/>
                <w:sz w:val="20"/>
              </w:rPr>
              <w:t xml:space="preserve">observing </w:t>
            </w:r>
            <w:r w:rsidRPr="007335CF">
              <w:rPr>
                <w:i/>
                <w:color w:val="0000FF"/>
                <w:sz w:val="20"/>
              </w:rPr>
              <w:t>motion energy and possibly heat</w:t>
            </w:r>
            <w:r>
              <w:rPr>
                <w:i/>
                <w:color w:val="0000FF"/>
                <w:sz w:val="20"/>
              </w:rPr>
              <w:t xml:space="preserve"> through their senses</w:t>
            </w:r>
            <w:r w:rsidRPr="007335CF">
              <w:rPr>
                <w:i/>
                <w:color w:val="0000FF"/>
                <w:sz w:val="20"/>
              </w:rPr>
              <w:t>, though some Level 2 and 3 responses will be blank.</w:t>
            </w:r>
          </w:p>
        </w:tc>
        <w:tc>
          <w:tcPr>
            <w:tcW w:w="5035" w:type="dxa"/>
          </w:tcPr>
          <w:p w14:paraId="26727056" w14:textId="75EA03C4" w:rsidR="00B8406C" w:rsidRPr="00B8406C" w:rsidRDefault="00B8406C" w:rsidP="00B8406C">
            <w:pPr>
              <w:rPr>
                <w:rFonts w:cs="Arial"/>
              </w:rPr>
            </w:pPr>
            <w:r w:rsidRPr="007335CF">
              <w:rPr>
                <w:i/>
                <w:color w:val="0000FF"/>
                <w:sz w:val="20"/>
              </w:rPr>
              <w:t xml:space="preserve">Answers will vary. Students may suggest that the </w:t>
            </w:r>
            <w:r>
              <w:rPr>
                <w:i/>
                <w:color w:val="0000FF"/>
                <w:sz w:val="20"/>
              </w:rPr>
              <w:t>mold</w:t>
            </w:r>
            <w:r w:rsidRPr="007335CF">
              <w:rPr>
                <w:i/>
                <w:color w:val="0000FF"/>
                <w:sz w:val="20"/>
              </w:rPr>
              <w:t xml:space="preserve"> is moving, which accounts for motion energy. Level 4 responses will relate to the chemical energy in the </w:t>
            </w:r>
            <w:r>
              <w:rPr>
                <w:i/>
                <w:color w:val="0000FF"/>
                <w:sz w:val="20"/>
              </w:rPr>
              <w:t>bread</w:t>
            </w:r>
            <w:r w:rsidRPr="007335CF">
              <w:rPr>
                <w:i/>
                <w:color w:val="0000FF"/>
                <w:sz w:val="20"/>
              </w:rPr>
              <w:t>.</w:t>
            </w:r>
          </w:p>
        </w:tc>
      </w:tr>
    </w:tbl>
    <w:p w14:paraId="507F2415" w14:textId="047E13D8" w:rsidR="00990F3B" w:rsidRDefault="006C0613" w:rsidP="006C0613">
      <w:pPr>
        <w:pStyle w:val="Heading2"/>
      </w:pPr>
      <w:r>
        <w:t xml:space="preserve">C. </w:t>
      </w:r>
      <w:r w:rsidR="00990F3B">
        <w:t xml:space="preserve">Your </w:t>
      </w:r>
      <w:r w:rsidR="00DB6D61">
        <w:t>plans for the investigation</w:t>
      </w:r>
    </w:p>
    <w:p w14:paraId="771DEF4B" w14:textId="59F5C0DF" w:rsidR="009B79AF" w:rsidRDefault="00DB6D61" w:rsidP="006C0613">
      <w:r>
        <w:t>Use the back of this page or a separate worksheet to draw and explain your ideas about how to set up the investigation and use the tools.</w:t>
      </w:r>
    </w:p>
    <w:p w14:paraId="2B857CD3" w14:textId="54B13179" w:rsidR="00B8406C" w:rsidRPr="00B375C4" w:rsidRDefault="00B8406C" w:rsidP="00B8406C">
      <w:pPr>
        <w:rPr>
          <w:i/>
          <w:color w:val="0432FF"/>
          <w:sz w:val="20"/>
        </w:rPr>
      </w:pPr>
      <w:r w:rsidRPr="00B375C4">
        <w:rPr>
          <w:i/>
          <w:color w:val="0432FF"/>
          <w:sz w:val="20"/>
        </w:rPr>
        <w:t xml:space="preserve">Students will have varying answers.  Note that in order for </w:t>
      </w:r>
      <w:r>
        <w:rPr>
          <w:i/>
          <w:color w:val="0432FF"/>
          <w:sz w:val="20"/>
        </w:rPr>
        <w:t>students to see patterns in the results of the investigation, all the groups should agree on a common protocol.  Experienced students can use the Investigation Planning Tool to develop and discuss a shared protocol. For less experienced students, we recommend informal sharing of ideas, then having all students follow the protocol in the Observing Bread Molding Worksheet.</w:t>
      </w:r>
    </w:p>
    <w:p w14:paraId="43F51077" w14:textId="77777777" w:rsidR="00B8406C" w:rsidRPr="009B79AF" w:rsidRDefault="00B8406C" w:rsidP="006C0613">
      <w:pPr>
        <w:rPr>
          <w:color w:val="FF0000"/>
        </w:rPr>
      </w:pPr>
    </w:p>
    <w:sectPr w:rsidR="00B8406C" w:rsidRPr="009B79AF" w:rsidSect="007335CF">
      <w:footerReference w:type="default" r:id="rId9"/>
      <w:headerReference w:type="first" r:id="rId10"/>
      <w:footerReference w:type="first" r:id="rId11"/>
      <w:pgSz w:w="15840" w:h="12240" w:orient="landscape"/>
      <w:pgMar w:top="1152" w:right="720" w:bottom="1152" w:left="72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B5F6B" w14:textId="77777777" w:rsidR="002C4EA9" w:rsidRDefault="002C4EA9">
      <w:r>
        <w:separator/>
      </w:r>
    </w:p>
  </w:endnote>
  <w:endnote w:type="continuationSeparator" w:id="0">
    <w:p w14:paraId="276452BC" w14:textId="77777777" w:rsidR="002C4EA9" w:rsidRDefault="002C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CD4DE" w14:textId="0B5903DA" w:rsidR="00B8406C" w:rsidRPr="006B6225" w:rsidRDefault="00B8406C" w:rsidP="00B8406C">
    <w:pPr>
      <w:pStyle w:val="Footer"/>
      <w:spacing w:after="0"/>
      <w:jc w:val="right"/>
      <w:rPr>
        <w:i/>
        <w:color w:val="000000" w:themeColor="text1"/>
        <w:sz w:val="16"/>
        <w:szCs w:val="16"/>
      </w:rPr>
    </w:pPr>
    <w:r>
      <w:rPr>
        <w:i/>
        <w:color w:val="000000" w:themeColor="text1"/>
        <w:sz w:val="16"/>
        <w:szCs w:val="16"/>
      </w:rPr>
      <w:t xml:space="preserve">Decomposers </w:t>
    </w:r>
    <w:r w:rsidRPr="006B6225">
      <w:rPr>
        <w:i/>
        <w:color w:val="000000" w:themeColor="text1"/>
        <w:sz w:val="16"/>
        <w:szCs w:val="16"/>
      </w:rPr>
      <w:t xml:space="preserve">Unit, </w:t>
    </w:r>
    <w:r>
      <w:rPr>
        <w:i/>
        <w:color w:val="000000" w:themeColor="text1"/>
        <w:sz w:val="16"/>
        <w:szCs w:val="16"/>
      </w:rPr>
      <w:t>Activity 3.1</w:t>
    </w:r>
  </w:p>
  <w:p w14:paraId="0B955F65" w14:textId="30E9BDB8" w:rsidR="001F093E" w:rsidRPr="007335CF" w:rsidRDefault="00B8406C" w:rsidP="007335CF">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8D1C1" w14:textId="1220020E" w:rsidR="001F093E" w:rsidRDefault="001F093E" w:rsidP="00A34654">
    <w:pPr>
      <w:tabs>
        <w:tab w:val="center" w:pos="4320"/>
        <w:tab w:val="right" w:pos="8640"/>
      </w:tabs>
      <w:spacing w:after="0"/>
      <w:ind w:firstLine="720"/>
      <w:jc w:val="right"/>
      <w:rPr>
        <w:i/>
        <w:sz w:val="16"/>
        <w:szCs w:val="16"/>
      </w:rPr>
    </w:pPr>
    <w:r>
      <w:rPr>
        <w:noProof/>
      </w:rPr>
      <w:drawing>
        <wp:anchor distT="0" distB="0" distL="114300" distR="114300" simplePos="0" relativeHeight="251661312" behindDoc="0" locked="0" layoutInCell="1" allowOverlap="1" wp14:anchorId="563819F6" wp14:editId="0FD7B47C">
          <wp:simplePos x="0" y="0"/>
          <wp:positionH relativeFrom="margin">
            <wp:posOffset>0</wp:posOffset>
          </wp:positionH>
          <wp:positionV relativeFrom="paragraph">
            <wp:posOffset>0</wp:posOffset>
          </wp:positionV>
          <wp:extent cx="1596390" cy="361950"/>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003350BF">
      <w:rPr>
        <w:i/>
        <w:sz w:val="16"/>
        <w:szCs w:val="16"/>
      </w:rPr>
      <w:t xml:space="preserve">Decomposers </w:t>
    </w:r>
    <w:r w:rsidR="00D13DC9">
      <w:rPr>
        <w:i/>
        <w:sz w:val="16"/>
        <w:szCs w:val="16"/>
      </w:rPr>
      <w:t>U</w:t>
    </w:r>
    <w:r>
      <w:rPr>
        <w:i/>
        <w:sz w:val="16"/>
        <w:szCs w:val="16"/>
      </w:rPr>
      <w:t xml:space="preserve">nit, Activity </w:t>
    </w:r>
    <w:r w:rsidR="00D13DC9">
      <w:rPr>
        <w:i/>
        <w:sz w:val="16"/>
        <w:szCs w:val="16"/>
      </w:rPr>
      <w:t>3</w:t>
    </w:r>
    <w:r>
      <w:rPr>
        <w:i/>
        <w:sz w:val="16"/>
        <w:szCs w:val="16"/>
      </w:rPr>
      <w:t>.1</w:t>
    </w:r>
  </w:p>
  <w:p w14:paraId="21A3AC5C" w14:textId="1F0F1462" w:rsidR="001F093E" w:rsidRDefault="001F093E" w:rsidP="00A34654">
    <w:pPr>
      <w:tabs>
        <w:tab w:val="center" w:pos="4320"/>
        <w:tab w:val="right" w:pos="8640"/>
      </w:tabs>
      <w:spacing w:after="0"/>
      <w:jc w:val="right"/>
      <w:rPr>
        <w:i/>
        <w:sz w:val="16"/>
        <w:szCs w:val="16"/>
      </w:rPr>
    </w:pPr>
    <w:r>
      <w:rPr>
        <w:i/>
        <w:sz w:val="16"/>
        <w:szCs w:val="16"/>
      </w:rPr>
      <w:t>Carbon: Transformations in Matter and Energy 2019</w:t>
    </w:r>
  </w:p>
  <w:p w14:paraId="6EA2AE62" w14:textId="24EBA0E2" w:rsidR="001F093E" w:rsidRPr="009750FD" w:rsidRDefault="001F093E" w:rsidP="0099445C">
    <w:pPr>
      <w:tabs>
        <w:tab w:val="left" w:pos="8160"/>
      </w:tabs>
      <w:jc w:val="right"/>
      <w:rPr>
        <w:color w:val="FF0000"/>
      </w:rPr>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DD356" w14:textId="77777777" w:rsidR="002C4EA9" w:rsidRDefault="002C4EA9">
      <w:r>
        <w:separator/>
      </w:r>
    </w:p>
  </w:footnote>
  <w:footnote w:type="continuationSeparator" w:id="0">
    <w:p w14:paraId="0E634959" w14:textId="77777777" w:rsidR="002C4EA9" w:rsidRDefault="002C4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A6D5" w14:textId="77777777" w:rsidR="001F093E" w:rsidRDefault="001F093E">
    <w:pPr>
      <w:pStyle w:val="Header"/>
    </w:pPr>
    <w:r>
      <w:t>Name: _____________________________________________</w:t>
    </w:r>
    <w:r>
      <w:ptab w:relativeTo="margin" w:alignment="center" w:leader="none"/>
    </w:r>
    <w:r>
      <w:t xml:space="preserve">  Class: ___________________________________________</w:t>
    </w:r>
    <w:r>
      <w:ptab w:relativeTo="margin" w:alignment="right" w:leader="none"/>
    </w:r>
    <w:r>
      <w:t>Date: 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3"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C71941"/>
    <w:multiLevelType w:val="hybridMultilevel"/>
    <w:tmpl w:val="EE468FDA"/>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31B56"/>
    <w:multiLevelType w:val="hybridMultilevel"/>
    <w:tmpl w:val="D544099C"/>
    <w:lvl w:ilvl="0" w:tplc="F93ABC0A">
      <w:start w:val="1"/>
      <w:numFmt w:val="bullet"/>
      <w:lvlText w:val=""/>
      <w:lvlJc w:val="left"/>
      <w:pPr>
        <w:ind w:left="720" w:firstLine="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5C22B6"/>
    <w:multiLevelType w:val="hybridMultilevel"/>
    <w:tmpl w:val="CA70A46E"/>
    <w:lvl w:ilvl="0" w:tplc="D89EDF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F4C42"/>
    <w:multiLevelType w:val="hybridMultilevel"/>
    <w:tmpl w:val="5AC47F7A"/>
    <w:lvl w:ilvl="0" w:tplc="CC0A51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E391B"/>
    <w:multiLevelType w:val="hybridMultilevel"/>
    <w:tmpl w:val="1E108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FA616E"/>
    <w:multiLevelType w:val="hybridMultilevel"/>
    <w:tmpl w:val="C25E0F66"/>
    <w:lvl w:ilvl="0" w:tplc="F06265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1166F"/>
    <w:multiLevelType w:val="hybridMultilevel"/>
    <w:tmpl w:val="B1548FF8"/>
    <w:lvl w:ilvl="0" w:tplc="E168D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050C53"/>
    <w:multiLevelType w:val="hybridMultilevel"/>
    <w:tmpl w:val="015C5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0"/>
  </w:num>
  <w:num w:numId="4">
    <w:abstractNumId w:val="7"/>
  </w:num>
  <w:num w:numId="5">
    <w:abstractNumId w:val="14"/>
  </w:num>
  <w:num w:numId="6">
    <w:abstractNumId w:val="20"/>
  </w:num>
  <w:num w:numId="7">
    <w:abstractNumId w:val="29"/>
  </w:num>
  <w:num w:numId="8">
    <w:abstractNumId w:val="24"/>
  </w:num>
  <w:num w:numId="9">
    <w:abstractNumId w:val="4"/>
  </w:num>
  <w:num w:numId="10">
    <w:abstractNumId w:val="8"/>
  </w:num>
  <w:num w:numId="11">
    <w:abstractNumId w:val="19"/>
  </w:num>
  <w:num w:numId="12">
    <w:abstractNumId w:val="13"/>
  </w:num>
  <w:num w:numId="13">
    <w:abstractNumId w:val="1"/>
  </w:num>
  <w:num w:numId="14">
    <w:abstractNumId w:val="16"/>
  </w:num>
  <w:num w:numId="15">
    <w:abstractNumId w:val="32"/>
  </w:num>
  <w:num w:numId="16">
    <w:abstractNumId w:val="18"/>
  </w:num>
  <w:num w:numId="17">
    <w:abstractNumId w:val="5"/>
  </w:num>
  <w:num w:numId="18">
    <w:abstractNumId w:val="10"/>
  </w:num>
  <w:num w:numId="19">
    <w:abstractNumId w:val="21"/>
  </w:num>
  <w:num w:numId="20">
    <w:abstractNumId w:val="22"/>
  </w:num>
  <w:num w:numId="21">
    <w:abstractNumId w:val="9"/>
  </w:num>
  <w:num w:numId="22">
    <w:abstractNumId w:val="26"/>
  </w:num>
  <w:num w:numId="23">
    <w:abstractNumId w:val="26"/>
  </w:num>
  <w:num w:numId="24">
    <w:abstractNumId w:val="15"/>
  </w:num>
  <w:num w:numId="25">
    <w:abstractNumId w:val="25"/>
  </w:num>
  <w:num w:numId="26">
    <w:abstractNumId w:val="30"/>
  </w:num>
  <w:num w:numId="27">
    <w:abstractNumId w:val="28"/>
  </w:num>
  <w:num w:numId="28">
    <w:abstractNumId w:val="17"/>
  </w:num>
  <w:num w:numId="29">
    <w:abstractNumId w:val="6"/>
  </w:num>
  <w:num w:numId="30">
    <w:abstractNumId w:val="11"/>
  </w:num>
  <w:num w:numId="31">
    <w:abstractNumId w:val="3"/>
  </w:num>
  <w:num w:numId="32">
    <w:abstractNumId w:val="2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616"/>
    <w:rsid w:val="000002C8"/>
    <w:rsid w:val="000035F6"/>
    <w:rsid w:val="000076C1"/>
    <w:rsid w:val="0001247F"/>
    <w:rsid w:val="00047495"/>
    <w:rsid w:val="00064F8F"/>
    <w:rsid w:val="00077D5C"/>
    <w:rsid w:val="000A45C4"/>
    <w:rsid w:val="000B2517"/>
    <w:rsid w:val="000C42BE"/>
    <w:rsid w:val="000F001B"/>
    <w:rsid w:val="000F629B"/>
    <w:rsid w:val="0010365E"/>
    <w:rsid w:val="00107B47"/>
    <w:rsid w:val="00135C69"/>
    <w:rsid w:val="001401F3"/>
    <w:rsid w:val="00155E6D"/>
    <w:rsid w:val="001703D3"/>
    <w:rsid w:val="00171E36"/>
    <w:rsid w:val="00175B8E"/>
    <w:rsid w:val="00184C6A"/>
    <w:rsid w:val="001A29A3"/>
    <w:rsid w:val="001A4322"/>
    <w:rsid w:val="001B66EF"/>
    <w:rsid w:val="001F093E"/>
    <w:rsid w:val="002065C8"/>
    <w:rsid w:val="002206C2"/>
    <w:rsid w:val="0023266B"/>
    <w:rsid w:val="00243A65"/>
    <w:rsid w:val="0026506E"/>
    <w:rsid w:val="00282632"/>
    <w:rsid w:val="002958CC"/>
    <w:rsid w:val="002B4B01"/>
    <w:rsid w:val="002C4EA9"/>
    <w:rsid w:val="002D5DF1"/>
    <w:rsid w:val="002F7FA4"/>
    <w:rsid w:val="003019B8"/>
    <w:rsid w:val="00313C45"/>
    <w:rsid w:val="00333FEC"/>
    <w:rsid w:val="003350BF"/>
    <w:rsid w:val="003710AB"/>
    <w:rsid w:val="0037791B"/>
    <w:rsid w:val="00383413"/>
    <w:rsid w:val="003B3A16"/>
    <w:rsid w:val="003F0913"/>
    <w:rsid w:val="00401594"/>
    <w:rsid w:val="00412076"/>
    <w:rsid w:val="00413E83"/>
    <w:rsid w:val="0042052C"/>
    <w:rsid w:val="004239FC"/>
    <w:rsid w:val="00425D8A"/>
    <w:rsid w:val="00430784"/>
    <w:rsid w:val="00436602"/>
    <w:rsid w:val="00453707"/>
    <w:rsid w:val="00457C4A"/>
    <w:rsid w:val="004647EE"/>
    <w:rsid w:val="00470684"/>
    <w:rsid w:val="004A79F7"/>
    <w:rsid w:val="00513855"/>
    <w:rsid w:val="00517C4A"/>
    <w:rsid w:val="00545934"/>
    <w:rsid w:val="005752A5"/>
    <w:rsid w:val="00596E29"/>
    <w:rsid w:val="005A4B29"/>
    <w:rsid w:val="005C225D"/>
    <w:rsid w:val="005D5FB6"/>
    <w:rsid w:val="005F3CB8"/>
    <w:rsid w:val="00612F91"/>
    <w:rsid w:val="0061653B"/>
    <w:rsid w:val="00634A81"/>
    <w:rsid w:val="00692D1F"/>
    <w:rsid w:val="006A1818"/>
    <w:rsid w:val="006C0613"/>
    <w:rsid w:val="006F1707"/>
    <w:rsid w:val="006F4A11"/>
    <w:rsid w:val="007041F3"/>
    <w:rsid w:val="00705BFF"/>
    <w:rsid w:val="00732FC6"/>
    <w:rsid w:val="007335CF"/>
    <w:rsid w:val="00736FA8"/>
    <w:rsid w:val="00740D36"/>
    <w:rsid w:val="007422D2"/>
    <w:rsid w:val="00790720"/>
    <w:rsid w:val="007926A8"/>
    <w:rsid w:val="00795A3E"/>
    <w:rsid w:val="007B0820"/>
    <w:rsid w:val="007D71BC"/>
    <w:rsid w:val="007E1A1A"/>
    <w:rsid w:val="007F106F"/>
    <w:rsid w:val="00820D93"/>
    <w:rsid w:val="00832616"/>
    <w:rsid w:val="008331FA"/>
    <w:rsid w:val="008423F7"/>
    <w:rsid w:val="0084398B"/>
    <w:rsid w:val="008A79A4"/>
    <w:rsid w:val="008C1C0E"/>
    <w:rsid w:val="008D2D83"/>
    <w:rsid w:val="008E016E"/>
    <w:rsid w:val="0090235C"/>
    <w:rsid w:val="00903E66"/>
    <w:rsid w:val="00924C28"/>
    <w:rsid w:val="00944E8B"/>
    <w:rsid w:val="00972FA0"/>
    <w:rsid w:val="009750FD"/>
    <w:rsid w:val="00990F3B"/>
    <w:rsid w:val="0099445C"/>
    <w:rsid w:val="00996921"/>
    <w:rsid w:val="009B684F"/>
    <w:rsid w:val="009B79AF"/>
    <w:rsid w:val="00A00DAC"/>
    <w:rsid w:val="00A017BF"/>
    <w:rsid w:val="00A05FB7"/>
    <w:rsid w:val="00A07CA2"/>
    <w:rsid w:val="00A34654"/>
    <w:rsid w:val="00A3798B"/>
    <w:rsid w:val="00A40110"/>
    <w:rsid w:val="00AB3259"/>
    <w:rsid w:val="00AC316E"/>
    <w:rsid w:val="00AF0F69"/>
    <w:rsid w:val="00B42CDD"/>
    <w:rsid w:val="00B52A6F"/>
    <w:rsid w:val="00B5408E"/>
    <w:rsid w:val="00B64772"/>
    <w:rsid w:val="00B739C2"/>
    <w:rsid w:val="00B74B53"/>
    <w:rsid w:val="00B8406C"/>
    <w:rsid w:val="00BB67BB"/>
    <w:rsid w:val="00BB6DC6"/>
    <w:rsid w:val="00BD01E4"/>
    <w:rsid w:val="00C0244A"/>
    <w:rsid w:val="00C15330"/>
    <w:rsid w:val="00C155FC"/>
    <w:rsid w:val="00C22090"/>
    <w:rsid w:val="00C32EE7"/>
    <w:rsid w:val="00C45D67"/>
    <w:rsid w:val="00C5147E"/>
    <w:rsid w:val="00C57B47"/>
    <w:rsid w:val="00C60580"/>
    <w:rsid w:val="00CA47D3"/>
    <w:rsid w:val="00CA784B"/>
    <w:rsid w:val="00CC27F8"/>
    <w:rsid w:val="00CC368B"/>
    <w:rsid w:val="00CD6C2F"/>
    <w:rsid w:val="00D13DC9"/>
    <w:rsid w:val="00D1538B"/>
    <w:rsid w:val="00D36BE6"/>
    <w:rsid w:val="00D559E2"/>
    <w:rsid w:val="00D76F21"/>
    <w:rsid w:val="00D80729"/>
    <w:rsid w:val="00D84B35"/>
    <w:rsid w:val="00DB6D61"/>
    <w:rsid w:val="00DB7C54"/>
    <w:rsid w:val="00DC760D"/>
    <w:rsid w:val="00DD04A3"/>
    <w:rsid w:val="00DF23B2"/>
    <w:rsid w:val="00E116EA"/>
    <w:rsid w:val="00E43657"/>
    <w:rsid w:val="00E529CE"/>
    <w:rsid w:val="00E61F11"/>
    <w:rsid w:val="00E70A31"/>
    <w:rsid w:val="00E74402"/>
    <w:rsid w:val="00E90AEC"/>
    <w:rsid w:val="00EA301F"/>
    <w:rsid w:val="00EA78A4"/>
    <w:rsid w:val="00EF581D"/>
    <w:rsid w:val="00EF7CA2"/>
    <w:rsid w:val="00F03943"/>
    <w:rsid w:val="00F07702"/>
    <w:rsid w:val="00F17224"/>
    <w:rsid w:val="00F41ACB"/>
    <w:rsid w:val="00F50042"/>
    <w:rsid w:val="00F70744"/>
    <w:rsid w:val="00F70C67"/>
    <w:rsid w:val="00F85BB6"/>
    <w:rsid w:val="00F85C52"/>
    <w:rsid w:val="00FA1BC8"/>
    <w:rsid w:val="00FB4291"/>
    <w:rsid w:val="00FC39EA"/>
    <w:rsid w:val="00FD1905"/>
    <w:rsid w:val="00FD2838"/>
    <w:rsid w:val="00FE0514"/>
    <w:rsid w:val="00FE6B9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87B936"/>
  <w15:docId w15:val="{D252C92E-97A8-8840-AC9B-1C87B4BC7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F077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702"/>
    <w:rPr>
      <w:rFonts w:ascii="Segoe UI" w:hAnsi="Segoe UI" w:cs="Segoe UI"/>
      <w:sz w:val="18"/>
      <w:szCs w:val="18"/>
    </w:rPr>
  </w:style>
  <w:style w:type="character" w:styleId="CommentReference">
    <w:name w:val="annotation reference"/>
    <w:basedOn w:val="DefaultParagraphFont"/>
    <w:uiPriority w:val="99"/>
    <w:semiHidden/>
    <w:unhideWhenUsed/>
    <w:rsid w:val="007E1A1A"/>
    <w:rPr>
      <w:sz w:val="16"/>
      <w:szCs w:val="16"/>
    </w:rPr>
  </w:style>
  <w:style w:type="paragraph" w:styleId="CommentText">
    <w:name w:val="annotation text"/>
    <w:basedOn w:val="Normal"/>
    <w:link w:val="CommentTextChar"/>
    <w:uiPriority w:val="99"/>
    <w:semiHidden/>
    <w:unhideWhenUsed/>
    <w:rsid w:val="007E1A1A"/>
    <w:rPr>
      <w:sz w:val="20"/>
    </w:rPr>
  </w:style>
  <w:style w:type="character" w:customStyle="1" w:styleId="CommentTextChar">
    <w:name w:val="Comment Text Char"/>
    <w:basedOn w:val="DefaultParagraphFont"/>
    <w:link w:val="CommentText"/>
    <w:uiPriority w:val="99"/>
    <w:semiHidden/>
    <w:rsid w:val="007E1A1A"/>
    <w:rPr>
      <w:rFonts w:ascii="Arial" w:hAnsi="Arial"/>
    </w:rPr>
  </w:style>
  <w:style w:type="paragraph" w:styleId="CommentSubject">
    <w:name w:val="annotation subject"/>
    <w:basedOn w:val="CommentText"/>
    <w:next w:val="CommentText"/>
    <w:link w:val="CommentSubjectChar"/>
    <w:uiPriority w:val="99"/>
    <w:semiHidden/>
    <w:unhideWhenUsed/>
    <w:rsid w:val="007E1A1A"/>
    <w:rPr>
      <w:b/>
      <w:bCs/>
    </w:rPr>
  </w:style>
  <w:style w:type="character" w:customStyle="1" w:styleId="CommentSubjectChar">
    <w:name w:val="Comment Subject Char"/>
    <w:basedOn w:val="CommentTextChar"/>
    <w:link w:val="CommentSubject"/>
    <w:uiPriority w:val="99"/>
    <w:semiHidden/>
    <w:rsid w:val="007E1A1A"/>
    <w:rPr>
      <w:rFonts w:ascii="Arial" w:hAnsi="Arial"/>
      <w:b/>
      <w:bCs/>
    </w:rPr>
  </w:style>
  <w:style w:type="paragraph" w:styleId="Revision">
    <w:name w:val="Revision"/>
    <w:hidden/>
    <w:uiPriority w:val="99"/>
    <w:semiHidden/>
    <w:rsid w:val="0028263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5645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ocuments\Custom%20Office%20Templates\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C585-676F-EB49-8543-BC5D2E6E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C:\Users\Nick\Documents\Custom Office Templates\Carbon TIME Template.dotx</Template>
  <TotalTime>12</TotalTime>
  <Pages>2</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Nick Verbanic</dc:creator>
  <cp:lastModifiedBy>Tompkins, Elizabeth</cp:lastModifiedBy>
  <cp:revision>6</cp:revision>
  <dcterms:created xsi:type="dcterms:W3CDTF">2019-11-03T00:52:00Z</dcterms:created>
  <dcterms:modified xsi:type="dcterms:W3CDTF">2020-04-07T17:03:00Z</dcterms:modified>
</cp:coreProperties>
</file>